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145D7" w:rsidP="00E77D54" w:rsidRDefault="008145D7" w14:paraId="10A5EA27" w14:textId="51945A75">
      <w:pPr>
        <w:rPr>
          <w:szCs w:val="22"/>
        </w:rPr>
      </w:pPr>
      <w:r w:rsidRPr="00784C2C">
        <w:rPr>
          <w:szCs w:val="22"/>
        </w:rPr>
        <w:t xml:space="preserve">Příloha č. </w:t>
      </w:r>
      <w:r w:rsidRPr="00784C2C" w:rsidR="00784C2C">
        <w:rPr>
          <w:szCs w:val="22"/>
        </w:rPr>
        <w:t>22</w:t>
      </w:r>
      <w:r w:rsidRPr="00784C2C" w:rsidR="00332B68">
        <w:rPr>
          <w:szCs w:val="22"/>
        </w:rPr>
        <w:t xml:space="preserve"> </w:t>
      </w:r>
      <w:r w:rsidRPr="00784C2C" w:rsidR="00910A74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:rsidR="008145D7" w:rsidP="00E77D54" w:rsidRDefault="008145D7" w14:paraId="10A5EA28" w14:textId="7A6C380E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:rsidRPr="001347BE" w:rsidR="008145D7" w:rsidP="00E77D54" w:rsidRDefault="008145D7" w14:paraId="10A5EA2B" w14:textId="77777777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:rsidR="008145D7" w:rsidP="001347BE" w:rsidRDefault="008145D7" w14:paraId="10A5EA2C" w14:textId="4D87E1A1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Pr="00784C2C" w:rsidR="00E3197E">
        <w:rPr>
          <w:bCs/>
          <w:highlight w:val="green"/>
          <w:lang w:eastAsia="cs-CZ"/>
        </w:rPr>
        <w:t>[</w:t>
      </w:r>
      <w:r w:rsidRPr="00C84E50" w:rsidR="00E3197E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Pr="00784C2C" w:rsidR="00E3197E">
        <w:rPr>
          <w:highlight w:val="green"/>
          <w:lang w:eastAsia="cs-CZ"/>
        </w:rPr>
        <w:t>]</w:t>
      </w:r>
    </w:p>
    <w:p w:rsidR="008145D7" w:rsidP="001347BE" w:rsidRDefault="008145D7" w14:paraId="10A5EA2D" w14:textId="038AED8A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Pr="00784C2C" w:rsidR="00E3197E">
        <w:rPr>
          <w:bCs/>
          <w:highlight w:val="green"/>
          <w:lang w:eastAsia="cs-CZ"/>
        </w:rPr>
        <w:t>[</w:t>
      </w:r>
      <w:r w:rsidRPr="00C84E50" w:rsidR="00E3197E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Pr="00784C2C" w:rsidR="00E3197E">
        <w:rPr>
          <w:highlight w:val="green"/>
          <w:lang w:eastAsia="cs-CZ"/>
        </w:rPr>
        <w:t>]</w:t>
      </w:r>
    </w:p>
    <w:p w:rsidR="008145D7" w:rsidP="001347BE" w:rsidRDefault="008145D7" w14:paraId="10A5EA2E" w14:textId="14561FC4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Pr="00784C2C" w:rsidR="00E3197E">
        <w:rPr>
          <w:bCs/>
          <w:highlight w:val="green"/>
          <w:lang w:eastAsia="cs-CZ"/>
        </w:rPr>
        <w:t>[</w:t>
      </w:r>
      <w:r w:rsidRPr="00C84E50" w:rsidR="00E3197E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Pr="00784C2C" w:rsidR="00E3197E">
        <w:rPr>
          <w:highlight w:val="green"/>
          <w:lang w:eastAsia="cs-CZ"/>
        </w:rPr>
        <w:t>]</w:t>
      </w:r>
    </w:p>
    <w:p w:rsidR="008145D7" w:rsidP="001347BE" w:rsidRDefault="008145D7" w14:paraId="10A5EA2F" w14:textId="643E15A9">
      <w:pPr>
        <w:pStyle w:val="Identifikace"/>
      </w:pPr>
      <w:r>
        <w:t>Zastoupen</w:t>
      </w:r>
      <w:r>
        <w:tab/>
      </w:r>
      <w:r w:rsidRPr="00784C2C" w:rsidR="00E3197E">
        <w:rPr>
          <w:bCs/>
          <w:highlight w:val="green"/>
        </w:rPr>
        <w:t>[</w:t>
      </w:r>
      <w:r w:rsidRPr="00C84E50" w:rsidR="00E3197E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Pr="00784C2C" w:rsidR="00E3197E">
        <w:rPr>
          <w:highlight w:val="green"/>
        </w:rPr>
        <w:t>]</w:t>
      </w:r>
    </w:p>
    <w:p w:rsidR="005C48ED" w:rsidP="00E77D54" w:rsidRDefault="007F769F" w14:paraId="72FBFE42" w14:textId="727138FC">
      <w:pPr>
        <w:spacing w:line="240" w:lineRule="auto"/>
        <w:rPr>
          <w:rFonts w:eastAsia="Times New Roman" w:cs="Times New Roman"/>
          <w:lang w:eastAsia="cs-CZ"/>
        </w:rPr>
      </w:pPr>
      <w:r w:rsidRPr="4183B75D" w:rsidR="007F769F">
        <w:rPr>
          <w:rFonts w:eastAsia="Times New Roman" w:cs="Times New Roman"/>
          <w:lang w:eastAsia="cs-CZ"/>
        </w:rPr>
        <w:t>k</w:t>
      </w:r>
      <w:r w:rsidRPr="4183B75D" w:rsidR="008145D7">
        <w:rPr>
          <w:rFonts w:eastAsia="Times New Roman" w:cs="Times New Roman"/>
          <w:lang w:eastAsia="cs-CZ"/>
        </w:rPr>
        <w:t xml:space="preserve">terý podává </w:t>
      </w:r>
      <w:r w:rsidRPr="4183B75D" w:rsidR="007F769F">
        <w:rPr>
          <w:rFonts w:eastAsia="Times New Roman" w:cs="Times New Roman"/>
          <w:lang w:eastAsia="cs-CZ"/>
        </w:rPr>
        <w:t>nabídku</w:t>
      </w:r>
      <w:r w:rsidRPr="4183B75D" w:rsidR="4E058355">
        <w:rPr>
          <w:rFonts w:eastAsia="Times New Roman" w:cs="Times New Roman"/>
          <w:lang w:eastAsia="cs-CZ"/>
        </w:rPr>
        <w:t xml:space="preserve"> </w:t>
      </w:r>
      <w:r w:rsidRPr="4183B75D" w:rsidR="00E77D54">
        <w:rPr>
          <w:rFonts w:eastAsia="Times New Roman" w:cs="Times New Roman"/>
          <w:lang w:eastAsia="cs-CZ"/>
        </w:rPr>
        <w:t xml:space="preserve">na </w:t>
      </w:r>
      <w:r w:rsidRPr="4183B75D" w:rsidR="005000E1">
        <w:rPr>
          <w:rFonts w:eastAsia="Times New Roman" w:cs="Times New Roman"/>
          <w:lang w:eastAsia="cs-CZ"/>
        </w:rPr>
        <w:t>nadlimitní</w:t>
      </w:r>
      <w:r w:rsidRPr="4183B75D" w:rsidR="008145D7">
        <w:rPr>
          <w:rFonts w:eastAsia="Times New Roman" w:cs="Times New Roman"/>
          <w:lang w:eastAsia="cs-CZ"/>
        </w:rPr>
        <w:t xml:space="preserve"> </w:t>
      </w:r>
      <w:r w:rsidRPr="4183B75D" w:rsidR="001F103E">
        <w:rPr>
          <w:rFonts w:eastAsia="Times New Roman" w:cs="Times New Roman"/>
          <w:lang w:eastAsia="cs-CZ"/>
        </w:rPr>
        <w:t>sektorov</w:t>
      </w:r>
      <w:r w:rsidRPr="4183B75D" w:rsidR="15CAD7D8">
        <w:rPr>
          <w:rFonts w:eastAsia="Times New Roman" w:cs="Times New Roman"/>
          <w:lang w:eastAsia="cs-CZ"/>
        </w:rPr>
        <w:t>ou</w:t>
      </w:r>
      <w:r w:rsidRPr="4183B75D" w:rsidR="001F103E">
        <w:rPr>
          <w:rFonts w:eastAsia="Times New Roman" w:cs="Times New Roman"/>
          <w:lang w:eastAsia="cs-CZ"/>
        </w:rPr>
        <w:t xml:space="preserve"> veřejn</w:t>
      </w:r>
      <w:r w:rsidRPr="4183B75D" w:rsidR="414D221A">
        <w:rPr>
          <w:rFonts w:eastAsia="Times New Roman" w:cs="Times New Roman"/>
          <w:lang w:eastAsia="cs-CZ"/>
        </w:rPr>
        <w:t>ou</w:t>
      </w:r>
      <w:r w:rsidRPr="4183B75D" w:rsidR="001F103E">
        <w:rPr>
          <w:rFonts w:eastAsia="Times New Roman" w:cs="Times New Roman"/>
          <w:lang w:eastAsia="cs-CZ"/>
        </w:rPr>
        <w:t xml:space="preserve"> zakázk</w:t>
      </w:r>
      <w:r w:rsidRPr="4183B75D" w:rsidR="3B547138">
        <w:rPr>
          <w:rFonts w:eastAsia="Times New Roman" w:cs="Times New Roman"/>
          <w:lang w:eastAsia="cs-CZ"/>
        </w:rPr>
        <w:t>u</w:t>
      </w:r>
      <w:r w:rsidRPr="4183B75D" w:rsidR="005C48ED">
        <w:rPr>
          <w:rFonts w:eastAsia="Times New Roman" w:cs="Times New Roman"/>
          <w:lang w:eastAsia="cs-CZ"/>
        </w:rPr>
        <w:t xml:space="preserve"> </w:t>
      </w:r>
      <w:r w:rsidRPr="4183B75D" w:rsidR="008145D7">
        <w:rPr>
          <w:rFonts w:eastAsia="Times New Roman" w:cs="Times New Roman"/>
          <w:lang w:eastAsia="cs-CZ"/>
        </w:rPr>
        <w:t>s</w:t>
      </w:r>
      <w:r w:rsidRPr="4183B75D" w:rsidR="00332B68">
        <w:rPr>
          <w:rFonts w:eastAsia="Times New Roman" w:cs="Times New Roman"/>
          <w:lang w:eastAsia="cs-CZ"/>
        </w:rPr>
        <w:t> </w:t>
      </w:r>
      <w:r w:rsidRPr="4183B75D" w:rsidR="008145D7">
        <w:rPr>
          <w:rFonts w:eastAsia="Times New Roman" w:cs="Times New Roman"/>
          <w:lang w:eastAsia="cs-CZ"/>
        </w:rPr>
        <w:t xml:space="preserve">názvem </w:t>
      </w:r>
      <w:bookmarkStart w:name="_Toc403053768" w:id="0"/>
      <w:r w:rsidR="008145D7">
        <w:rPr/>
        <w:t>„</w:t>
      </w:r>
      <w:bookmarkEnd w:id="0"/>
      <w:r w:rsidRPr="4183B75D" w:rsidR="00784C2C">
        <w:rPr>
          <w:rFonts w:eastAsia="Times New Roman" w:cs="Times New Roman"/>
          <w:b w:val="1"/>
          <w:bCs w:val="1"/>
          <w:lang w:eastAsia="cs-CZ"/>
        </w:rPr>
        <w:t>Úklid prostor železničních stanic a zastávek, provozních a administrativních budov Správy železnic</w:t>
      </w:r>
      <w:r w:rsidR="008145D7">
        <w:rPr/>
        <w:t>“</w:t>
      </w:r>
      <w:r w:rsidRPr="4183B75D" w:rsidR="008145D7">
        <w:rPr>
          <w:rFonts w:eastAsia="Times New Roman" w:cs="Times New Roman"/>
          <w:lang w:eastAsia="cs-CZ"/>
        </w:rPr>
        <w:t xml:space="preserve">, </w:t>
      </w:r>
      <w:r w:rsidRPr="4183B75D" w:rsidR="00E77D54">
        <w:rPr>
          <w:rFonts w:eastAsia="Times New Roman" w:cs="Times New Roman"/>
          <w:lang w:eastAsia="cs-CZ"/>
        </w:rPr>
        <w:t>(</w:t>
      </w:r>
      <w:r w:rsidRPr="4183B75D" w:rsidR="00332B68">
        <w:rPr>
          <w:rFonts w:eastAsia="Times New Roman" w:cs="Times New Roman"/>
          <w:lang w:eastAsia="cs-CZ"/>
        </w:rPr>
        <w:t>dále jen „</w:t>
      </w:r>
      <w:r w:rsidRPr="4183B75D" w:rsidR="00332B68">
        <w:rPr>
          <w:rStyle w:val="Kurzvatun"/>
          <w:rFonts w:eastAsia="Verdana" w:eastAsiaTheme="minorAscii"/>
        </w:rPr>
        <w:t>Veřejná zakázka</w:t>
      </w:r>
      <w:r w:rsidRPr="4183B75D" w:rsidR="00332B68">
        <w:rPr>
          <w:rFonts w:eastAsia="Times New Roman" w:cs="Times New Roman"/>
          <w:lang w:eastAsia="cs-CZ"/>
        </w:rPr>
        <w:t>“</w:t>
      </w:r>
      <w:r w:rsidRPr="4183B75D" w:rsidR="00E77D54">
        <w:rPr>
          <w:rFonts w:eastAsia="Times New Roman" w:cs="Times New Roman"/>
          <w:lang w:eastAsia="cs-CZ"/>
        </w:rPr>
        <w:t xml:space="preserve"> a </w:t>
      </w:r>
      <w:r w:rsidR="00E77D54">
        <w:rPr/>
        <w:t>„</w:t>
      </w:r>
      <w:r w:rsidRPr="4183B75D" w:rsidR="00E77D54">
        <w:rPr>
          <w:rStyle w:val="Kurzvatun"/>
          <w:rFonts w:eastAsia="Verdana" w:eastAsiaTheme="minorAscii"/>
        </w:rPr>
        <w:t>Zadávací řízení</w:t>
      </w:r>
      <w:r w:rsidR="00E77D54">
        <w:rPr/>
        <w:t>“</w:t>
      </w:r>
      <w:r w:rsidRPr="4183B75D" w:rsidR="00E77D54">
        <w:rPr>
          <w:rFonts w:eastAsia="Times New Roman" w:cs="Times New Roman"/>
          <w:lang w:eastAsia="cs-CZ"/>
        </w:rPr>
        <w:t>)</w:t>
      </w:r>
      <w:r w:rsidRPr="4183B75D" w:rsidR="00332B68">
        <w:rPr>
          <w:rFonts w:eastAsia="Times New Roman" w:cs="Times New Roman"/>
          <w:lang w:eastAsia="cs-CZ"/>
        </w:rPr>
        <w:t>,</w:t>
      </w:r>
      <w:r w:rsidRPr="4183B75D" w:rsidR="008145D7">
        <w:rPr>
          <w:rFonts w:eastAsia="Times New Roman" w:cs="Times New Roman"/>
          <w:lang w:eastAsia="cs-CZ"/>
        </w:rPr>
        <w:t xml:space="preserve"> tímto čestně prohlašuje, že</w:t>
      </w:r>
      <w:r w:rsidRPr="4183B75D" w:rsidR="005C48ED">
        <w:rPr>
          <w:rFonts w:eastAsia="Times New Roman" w:cs="Times New Roman"/>
          <w:lang w:eastAsia="cs-CZ"/>
        </w:rPr>
        <w:t>:</w:t>
      </w:r>
    </w:p>
    <w:p w:rsidR="005C48ED" w:rsidP="001347BE" w:rsidRDefault="00525B63" w14:paraId="34C5D1A3" w14:textId="44C5B6F6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 w:rsidR="00332B68">
        <w:t> </w:t>
      </w:r>
      <w:proofErr w:type="spellStart"/>
      <w:r w:rsidRPr="007F769F">
        <w:t>ust</w:t>
      </w:r>
      <w:proofErr w:type="spellEnd"/>
      <w:r w:rsidRPr="007F769F">
        <w:t xml:space="preserve">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Pr="001347BE" w:rsidR="00E77D54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Pr="007F769F" w:rsidR="00332B68">
        <w:t> </w:t>
      </w:r>
      <w:r w:rsidRPr="007F769F">
        <w:t>obchodní společnosti</w:t>
      </w:r>
      <w:r w:rsidRPr="007F769F" w:rsidR="005C48ED">
        <w:t>,</w:t>
      </w:r>
      <w:r w:rsidRPr="007F769F" w:rsidR="002434CB">
        <w:t xml:space="preserve"> a</w:t>
      </w:r>
    </w:p>
    <w:p w:rsidRPr="007F769F" w:rsidR="00525B63" w:rsidP="001347BE" w:rsidRDefault="007F769F" w14:paraId="7283F39D" w14:textId="1275A26B">
      <w:pPr>
        <w:pStyle w:val="aodst"/>
      </w:pPr>
      <w:r w:rsidRPr="007F769F">
        <w:t>žádní</w:t>
      </w:r>
      <w:r w:rsidRPr="007F769F" w:rsidR="00085C46">
        <w:t xml:space="preserve"> </w:t>
      </w:r>
      <w:r w:rsidRPr="007F769F" w:rsidR="00525B63">
        <w:t>poddodavatel</w:t>
      </w:r>
      <w:r w:rsidRPr="007F769F">
        <w:t>é</w:t>
      </w:r>
      <w:r w:rsidRPr="007F769F" w:rsidR="00525B63">
        <w:t xml:space="preserve">, </w:t>
      </w:r>
      <w:r w:rsidRPr="007F769F">
        <w:t>jimiž</w:t>
      </w:r>
      <w:r w:rsidRPr="007F769F" w:rsidR="00085C46">
        <w:t xml:space="preserve"> </w:t>
      </w:r>
      <w:r w:rsidRPr="007F769F" w:rsidR="00525B63">
        <w:t>prokazuje kvalifikaci</w:t>
      </w:r>
      <w:r w:rsidR="00E77D54">
        <w:t xml:space="preserve"> v Zadávacím řízení</w:t>
      </w:r>
      <w:r w:rsidRPr="007F769F" w:rsidR="00525B63">
        <w:t xml:space="preserve">, </w:t>
      </w:r>
      <w:r w:rsidRPr="001347BE">
        <w:rPr>
          <w:rStyle w:val="Tun"/>
          <w:rFonts w:eastAsia="Calibri"/>
        </w:rPr>
        <w:t>nejsou</w:t>
      </w:r>
      <w:r w:rsidRPr="007F769F" w:rsidR="00085C46">
        <w:t xml:space="preserve"> </w:t>
      </w:r>
      <w:r w:rsidRPr="007F769F" w:rsidR="00525B63">
        <w:t>obchodní společností, ve které veřejný funkcionář uvedený v</w:t>
      </w:r>
      <w:r w:rsidRPr="007F769F" w:rsidR="00332B68">
        <w:t> </w:t>
      </w:r>
      <w:proofErr w:type="spellStart"/>
      <w:r w:rsidRPr="007F769F" w:rsidR="00525B63">
        <w:t>ust</w:t>
      </w:r>
      <w:proofErr w:type="spellEnd"/>
      <w:r w:rsidRPr="007F769F" w:rsidR="00525B63">
        <w:t xml:space="preserve">. § 2 odst. 1 písm. c) </w:t>
      </w:r>
      <w:r w:rsidR="00E77D54">
        <w:t>Z</w:t>
      </w:r>
      <w:r w:rsidRPr="007F769F" w:rsidR="00525B63">
        <w:t>ákona o střetu zájmů nebo jím ovládaná osoba vlastní podíl představující alespoň 25</w:t>
      </w:r>
      <w:r w:rsidRPr="007F769F" w:rsidR="009564A1">
        <w:rPr>
          <w:rFonts w:eastAsia="Times New Roman"/>
          <w:lang w:eastAsia="cs-CZ"/>
        </w:rPr>
        <w:t> </w:t>
      </w:r>
      <w:r w:rsidRPr="007F769F" w:rsidR="00525B63">
        <w:t>% účasti společníka v</w:t>
      </w:r>
      <w:r w:rsidRPr="007F769F" w:rsidR="00332B68">
        <w:t> </w:t>
      </w:r>
      <w:r w:rsidRPr="007F769F" w:rsidR="00525B63">
        <w:t>obchodní společnosti.</w:t>
      </w:r>
    </w:p>
    <w:p w:rsidRPr="007F769F" w:rsidR="005C48ED" w:rsidP="00E77D54" w:rsidRDefault="005C48ED" w14:paraId="7F7342D2" w14:textId="2F443B20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Pr="007F769F" w:rsidR="00E77D54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Pr="007F769F" w:rsidR="00E77D54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Pr="007F769F" w:rsidR="00E77D54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Pr="007F769F" w:rsidR="00332B68">
        <w:rPr>
          <w:rFonts w:eastAsia="Calibri" w:cs="Times New Roman"/>
        </w:rPr>
        <w:t xml:space="preserve"> Veřejné zakázky.</w:t>
      </w:r>
    </w:p>
    <w:p w:rsidRPr="00A035EA" w:rsidR="00A2562F" w:rsidP="00E77D54" w:rsidRDefault="00A2562F" w14:paraId="7369393B" w14:textId="77777777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:rsidR="008145D7" w:rsidP="001347BE" w:rsidRDefault="008145D7" w14:paraId="10A5EA36" w14:textId="18669F33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Pr="00784C2C" w:rsidR="00E3197E">
        <w:rPr>
          <w:rFonts w:eastAsia="Times New Roman"/>
          <w:bCs/>
          <w:highlight w:val="green"/>
          <w:lang w:eastAsia="cs-CZ"/>
        </w:rPr>
        <w:t>[</w:t>
      </w:r>
      <w:r w:rsidRPr="00C84E50" w:rsidR="00E3197E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Pr="00784C2C" w:rsidR="00E3197E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Pr="00784C2C" w:rsidR="00E3197E">
        <w:rPr>
          <w:rFonts w:eastAsia="Times New Roman"/>
          <w:bCs/>
          <w:highlight w:val="green"/>
          <w:lang w:eastAsia="cs-CZ"/>
        </w:rPr>
        <w:t>[</w:t>
      </w:r>
      <w:r w:rsidRPr="00C84E50" w:rsidR="00E3197E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Pr="00784C2C" w:rsidR="00E3197E">
        <w:rPr>
          <w:rFonts w:eastAsia="Times New Roman"/>
          <w:highlight w:val="green"/>
          <w:lang w:eastAsia="cs-CZ"/>
        </w:rPr>
        <w:t>]</w:t>
      </w:r>
    </w:p>
    <w:p w:rsidRPr="008145D7" w:rsidR="009F392E" w:rsidP="00557B15" w:rsidRDefault="009F392E" w14:paraId="10A5EA3A" w14:textId="77777777"/>
    <w:sectPr w:rsidRPr="008145D7" w:rsidR="009F392E" w:rsidSect="001347BE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7A5B" w:rsidP="00962258" w:rsidRDefault="001C7A5B" w14:paraId="4CACB003" w14:textId="77777777">
      <w:pPr>
        <w:spacing w:after="0" w:line="240" w:lineRule="auto"/>
      </w:pPr>
      <w:r>
        <w:separator/>
      </w:r>
    </w:p>
  </w:endnote>
  <w:endnote w:type="continuationSeparator" w:id="0">
    <w:p w:rsidR="001C7A5B" w:rsidP="00962258" w:rsidRDefault="001C7A5B" w14:paraId="6C34ACB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 w14:paraId="10A5EA48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8518B" w:rsidRDefault="00F1715C" w14:paraId="10A5EA44" w14:textId="77777777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8518B" w:rsidRDefault="00F1715C" w14:paraId="10A5EA45" w14:textId="77777777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8518B" w:rsidRDefault="00F1715C" w14:paraId="10A5EA46" w14:textId="77777777">
          <w:pPr>
            <w:pStyle w:val="Zpat"/>
          </w:pPr>
        </w:p>
      </w:tc>
      <w:tc>
        <w:tcPr>
          <w:tcW w:w="2921" w:type="dxa"/>
        </w:tcPr>
        <w:p w:rsidR="00F1715C" w:rsidP="00D831A3" w:rsidRDefault="00F1715C" w14:paraId="10A5EA47" w14:textId="77777777">
          <w:pPr>
            <w:pStyle w:val="Zpat"/>
          </w:pPr>
        </w:p>
      </w:tc>
    </w:tr>
  </w:tbl>
  <w:p w:rsidRPr="00B8518B" w:rsidR="00F1715C" w:rsidP="00B8518B" w:rsidRDefault="00F1715C" w14:paraId="10A5EA49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AD12E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2F2600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:rsidTr="00F1715C" w14:paraId="10A5EA5B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3858C6" w:rsidP="003858C6" w:rsidRDefault="003858C6" w14:paraId="10A5EA54" w14:textId="09356B3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3858C6" w:rsidP="001347BE" w:rsidRDefault="003858C6" w14:paraId="10A5EA56" w14:textId="02FA6AAC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:rsidR="003858C6" w:rsidP="001347BE" w:rsidRDefault="003858C6" w14:paraId="10A5EA59" w14:textId="71A3643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:rsidR="003858C6" w:rsidP="003858C6" w:rsidRDefault="003858C6" w14:paraId="10A5EA5A" w14:textId="77777777">
          <w:pPr>
            <w:pStyle w:val="Zpat"/>
          </w:pPr>
        </w:p>
      </w:tc>
    </w:tr>
  </w:tbl>
  <w:p w:rsidRPr="00B8518B" w:rsidR="00F1715C" w:rsidP="00460660" w:rsidRDefault="00F1715C" w14:paraId="10A5EA5C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B0B4F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EF9B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F1715C" w:rsidRDefault="00F1715C" w14:paraId="10A5EA5D" w14:textId="77777777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7A5B" w:rsidP="00962258" w:rsidRDefault="001C7A5B" w14:paraId="407F6039" w14:textId="77777777">
      <w:pPr>
        <w:spacing w:after="0" w:line="240" w:lineRule="auto"/>
      </w:pPr>
      <w:r>
        <w:separator/>
      </w:r>
    </w:p>
  </w:footnote>
  <w:footnote w:type="continuationSeparator" w:id="0">
    <w:p w:rsidR="001C7A5B" w:rsidP="00962258" w:rsidRDefault="001C7A5B" w14:paraId="6E452DA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 w14:paraId="10A5EA42" w14:textId="77777777">
      <w:trPr>
        <w:trHeight w:val="454" w:hRule="exact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Pr="00B8518B" w:rsidR="00F1715C" w:rsidP="00523EA7" w:rsidRDefault="00F1715C" w14:paraId="10A5EA3F" w14:textId="7777777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:rsidR="00F1715C" w:rsidP="00523EA7" w:rsidRDefault="00F1715C" w14:paraId="10A5EA40" w14:textId="7777777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:rsidRPr="00D6163D" w:rsidR="00F1715C" w:rsidP="00D6163D" w:rsidRDefault="00F1715C" w14:paraId="10A5EA41" w14:textId="77777777">
          <w:pPr>
            <w:pStyle w:val="Druhdokumentu"/>
          </w:pPr>
        </w:p>
      </w:tc>
    </w:tr>
  </w:tbl>
  <w:p w:rsidRPr="00D6163D" w:rsidR="00F1715C" w:rsidRDefault="00F1715C" w14:paraId="10A5EA43" w14:textId="77777777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743D12EF" w14:paraId="10A5EA4D" w14:textId="77777777">
      <w:trPr>
        <w:trHeight w:val="936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F1715C" w:rsidP="00FC6389" w:rsidRDefault="743D12EF" w14:paraId="10A5EA4A" w14:textId="77777777">
          <w:pPr>
            <w:pStyle w:val="Zpat"/>
            <w:rPr>
              <w:rStyle w:val="slostrnky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10A5EA62" wp14:editId="3559C342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1728000" cy="640800"/>
                <wp:effectExtent l="0" t="0" r="5715" b="6985"/>
                <wp:wrapNone/>
                <wp:docPr id="480704138" name="Obrázek 4807041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FC6389" w:rsidRDefault="00F1715C" w14:paraId="10A5EA4B" w14:textId="77777777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F1715C" w:rsidP="00FC6389" w:rsidRDefault="00F1715C" w14:paraId="10A5EA4C" w14:textId="77777777">
          <w:pPr>
            <w:pStyle w:val="Druhdokumentu"/>
          </w:pPr>
        </w:p>
      </w:tc>
    </w:tr>
    <w:tr w:rsidR="009F392E" w:rsidTr="743D12EF" w14:paraId="10A5EA51" w14:textId="77777777">
      <w:trPr>
        <w:trHeight w:val="177" w:hRule="exact"/>
      </w:trPr>
      <w:tc>
        <w:tcPr>
          <w:tcW w:w="0" w:type="dxa"/>
          <w:tcMar>
            <w:left w:w="0" w:type="dxa"/>
            <w:right w:w="0" w:type="dxa"/>
          </w:tcMar>
        </w:tcPr>
        <w:p w:rsidRPr="00B8518B" w:rsidR="009F392E" w:rsidP="00FC6389" w:rsidRDefault="009F392E" w14:paraId="10A5EA4E" w14:textId="77777777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="009F392E" w:rsidP="00FC6389" w:rsidRDefault="009F392E" w14:paraId="10A5EA4F" w14:textId="77777777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Pr="00D6163D" w:rsidR="009F392E" w:rsidP="00FC6389" w:rsidRDefault="009F392E" w14:paraId="10A5EA50" w14:textId="77777777">
          <w:pPr>
            <w:pStyle w:val="Druhdokumentu"/>
          </w:pPr>
        </w:p>
      </w:tc>
    </w:tr>
  </w:tbl>
  <w:p w:rsidRPr="00D6163D" w:rsidR="00F1715C" w:rsidP="00FC6389" w:rsidRDefault="00F1715C" w14:paraId="10A5EA52" w14:textId="77777777">
    <w:pPr>
      <w:pStyle w:val="Zhlav"/>
      <w:rPr>
        <w:sz w:val="8"/>
        <w:szCs w:val="8"/>
      </w:rPr>
    </w:pPr>
  </w:p>
  <w:p w:rsidRPr="00460660" w:rsidR="00F1715C" w:rsidRDefault="00F1715C" w14:paraId="10A5EA53" w14:textId="77777777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attachedTemplate r:id="rId1"/>
  <w:trackRevisions w:val="false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E23A7"/>
    <w:rsid w:val="0010693F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C7A5B"/>
    <w:rsid w:val="001F103E"/>
    <w:rsid w:val="00207DF5"/>
    <w:rsid w:val="00223EF4"/>
    <w:rsid w:val="002434CB"/>
    <w:rsid w:val="00280E07"/>
    <w:rsid w:val="002C31BF"/>
    <w:rsid w:val="002D08B1"/>
    <w:rsid w:val="002E0CD7"/>
    <w:rsid w:val="002E5F57"/>
    <w:rsid w:val="00317055"/>
    <w:rsid w:val="00332B68"/>
    <w:rsid w:val="00341DCF"/>
    <w:rsid w:val="00357BC6"/>
    <w:rsid w:val="003858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736B7"/>
    <w:rsid w:val="00575E5A"/>
    <w:rsid w:val="005C48ED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84C2C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24A29"/>
    <w:rsid w:val="0084079D"/>
    <w:rsid w:val="008659F3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D056F"/>
    <w:rsid w:val="00AD6731"/>
    <w:rsid w:val="00AF5645"/>
    <w:rsid w:val="00B15D0D"/>
    <w:rsid w:val="00B37975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0944"/>
    <w:rsid w:val="00C76D6D"/>
    <w:rsid w:val="00CD1FC4"/>
    <w:rsid w:val="00D21061"/>
    <w:rsid w:val="00D4108E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3197E"/>
    <w:rsid w:val="00E36C4A"/>
    <w:rsid w:val="00E77D54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3F69"/>
    <w:rsid w:val="00F5558F"/>
    <w:rsid w:val="00F659EB"/>
    <w:rsid w:val="00F86BA6"/>
    <w:rsid w:val="00FC6389"/>
    <w:rsid w:val="15CAD7D8"/>
    <w:rsid w:val="3B547138"/>
    <w:rsid w:val="414D221A"/>
    <w:rsid w:val="4183B75D"/>
    <w:rsid w:val="4E058355"/>
    <w:rsid w:val="743D1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color="00A1E0" w:themeColor="accent3" w:sz="4" w:space="1"/>
      </w:pBdr>
      <w:spacing w:before="240" w:after="6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ZpatChar" w:customStyle="1">
    <w:name w:val="Zápatí Char"/>
    <w:basedOn w:val="Standardnpsmoodstavce"/>
    <w:link w:val="Zpat"/>
    <w:uiPriority w:val="99"/>
    <w:rsid w:val="00895406"/>
    <w:rPr>
      <w:sz w:val="12"/>
    </w:rPr>
  </w:style>
  <w:style w:type="character" w:styleId="Nadpis1Char" w:customStyle="1">
    <w:name w:val="Nadpis 1 Char"/>
    <w:basedOn w:val="Standardnpsmoodstavce"/>
    <w:link w:val="Nadpis1"/>
    <w:uiPriority w:val="9"/>
    <w:rsid w:val="00557B15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Nadpis2Char" w:customStyle="1">
    <w:name w:val="Nadpis 2 Char"/>
    <w:basedOn w:val="Standardnpsmoodstavce"/>
    <w:link w:val="Nadpis2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3Char" w:customStyle="1">
    <w:name w:val="Nadpis 3 Char"/>
    <w:basedOn w:val="Standardnpsmoodstavce"/>
    <w:link w:val="Nadpis3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4Char" w:customStyle="1">
    <w:name w:val="Nadpis 4 Char"/>
    <w:basedOn w:val="Standardnpsmoodstavce"/>
    <w:link w:val="Nadpis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Nadpis5Char" w:customStyle="1">
    <w:name w:val="Nadpis 5 Char"/>
    <w:basedOn w:val="Standardnpsmoodstavce"/>
    <w:link w:val="Nadpis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styleId="CittChar" w:customStyle="1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styleId="ZkladntextChar" w:customStyle="1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styleId="Zkladntext-prvnodsazenChar" w:customStyle="1">
    <w:name w:val="Základní text - první odsazený Char"/>
    <w:basedOn w:val="ZkladntextChar"/>
    <w:link w:val="Zkladntext-prvnodsazen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styleId="PodnadpisChar" w:customStyle="1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VrazncittChar" w:customStyle="1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0"/>
      <w:szCs w:val="24"/>
    </w:rPr>
  </w:style>
  <w:style w:type="character" w:styleId="ZhlavzprvyChar" w:customStyle="1">
    <w:name w:val="Záhlaví zprávy Char"/>
    <w:basedOn w:val="Standardnpsmoodstavce"/>
    <w:link w:val="Zhlavzprvy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Standardnpsmoodstavce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ln"/>
    <w:next w:val="Normln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2"/>
      </w:numPr>
    </w:pPr>
  </w:style>
  <w:style w:type="paragraph" w:styleId="Vraznjtext" w:customStyle="1">
    <w:name w:val="Výraznější text"/>
    <w:basedOn w:val="Normln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Tun" w:customStyle="1">
    <w:name w:val="Tučně"/>
    <w:basedOn w:val="Standardnpsmoodstavce"/>
    <w:uiPriority w:val="1"/>
    <w:qFormat/>
    <w:rsid w:val="00557B15"/>
    <w:rPr>
      <w:rFonts w:ascii="Verdana" w:hAnsi="Verdana" w:eastAsia="Times New Roman" w:cs="Times New Roman"/>
      <w:b/>
      <w:sz w:val="18"/>
      <w:lang w:eastAsia="cs-CZ"/>
    </w:rPr>
  </w:style>
  <w:style w:type="character" w:styleId="Kurzvatun" w:customStyle="1">
    <w:name w:val="Kurzíva tučně"/>
    <w:basedOn w:val="Tun"/>
    <w:uiPriority w:val="1"/>
    <w:qFormat/>
    <w:rsid w:val="00557B15"/>
    <w:rPr>
      <w:rFonts w:ascii="Verdana" w:hAnsi="Verdana" w:eastAsia="Times New Roman" w:cs="Times New Roman"/>
      <w:b/>
      <w:i/>
      <w:sz w:val="18"/>
      <w:lang w:eastAsia="cs-CZ"/>
    </w:rPr>
  </w:style>
  <w:style w:type="paragraph" w:styleId="Mstoadatum" w:customStyle="1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styleId="MstoadatumChar" w:customStyle="1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styleId="Zastoupen" w:customStyle="1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styleId="ZastoupenChar" w:customStyle="1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styleId="aodst" w:customStyle="1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styleId="OdstavecseseznamemChar" w:customStyle="1">
    <w:name w:val="Odstavec se seznamem Char"/>
    <w:basedOn w:val="Standardnpsmoodstavce"/>
    <w:link w:val="Odstavecseseznamem"/>
    <w:uiPriority w:val="34"/>
    <w:rsid w:val="00557B15"/>
  </w:style>
  <w:style w:type="character" w:styleId="aodstChar" w:customStyle="1">
    <w:name w:val="a) odst. Char"/>
    <w:basedOn w:val="OdstavecseseznamemChar"/>
    <w:link w:val="aodst"/>
    <w:rsid w:val="00557B15"/>
    <w:rPr>
      <w:rFonts w:eastAsia="Calibri"/>
    </w:rPr>
  </w:style>
  <w:style w:type="paragraph" w:styleId="Identifikace" w:customStyle="1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styleId="IdentifikaceChar" w:customStyle="1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Flow_SignoffStatus xmlns="9c9fee8a-662e-4998-802c-a54fde8186e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F15E13E57949901FE83203C3A7F8" ma:contentTypeVersion="7" ma:contentTypeDescription="Vytvoří nový dokument" ma:contentTypeScope="" ma:versionID="76bcd664ccd011ae7bb3240452311875">
  <xsd:schema xmlns:xsd="http://www.w3.org/2001/XMLSchema" xmlns:xs="http://www.w3.org/2001/XMLSchema" xmlns:p="http://schemas.microsoft.com/office/2006/metadata/properties" xmlns:ns2="9c9fee8a-662e-4998-802c-a54fde8186e3" xmlns:ns3="4cba649b-6ac7-4f08-a6ca-93b04839a3ae" targetNamespace="http://schemas.microsoft.com/office/2006/metadata/properties" ma:root="true" ma:fieldsID="eb1a7b99ae988e008101838deff0bfb6" ns2:_="" ns3:_="">
    <xsd:import namespace="9c9fee8a-662e-4998-802c-a54fde8186e3"/>
    <xsd:import namespace="4cba649b-6ac7-4f08-a6ca-93b04839a3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ee8a-662e-4998-802c-a54fde81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Stav odsouhlasení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a649b-6ac7-4f08-a6ca-93b04839a3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9c9fee8a-662e-4998-802c-a54fde8186e3"/>
  </ds:schemaRefs>
</ds:datastoreItem>
</file>

<file path=customXml/itemProps2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40FB6B-291E-4FC1-9B74-E78ADB50A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ee8a-662e-4998-802c-a54fde8186e3"/>
    <ds:schemaRef ds:uri="4cba649b-6ac7-4f08-a6ca-93b04839a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hlavickovy-papir</ap:Template>
  <ap:Application>Microsoft Word for the web</ap:Application>
  <ap:DocSecurity>0</ap:DocSecurity>
  <ap:ScaleCrop>false</ap:ScaleCrop>
  <ap:Company>Správa železnic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Herdová Veronika, DiS.</dc:creator>
  <lastModifiedBy>Jirsáková Sára, Mgr.</lastModifiedBy>
  <revision>14</revision>
  <lastPrinted>2017-11-28T17:18:00.0000000Z</lastPrinted>
  <dcterms:created xsi:type="dcterms:W3CDTF">2022-04-01T11:44:00.0000000Z</dcterms:created>
  <dcterms:modified xsi:type="dcterms:W3CDTF">2026-06-25T10:34:35.5570732Z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0x01010050C8F15E13E57949901FE83203C3A7F8</vt:lpwstr>
  </property>
  <property fmtid="{D5CDD505-2E9C-101B-9397-08002B2CF9AE}" pid="3" name="URL">
    <vt:lpwstr/>
  </property>
</Properties>
</file>